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1A22" w:rsidRDefault="007965F8">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2014B9">
        <w:rPr>
          <w:b/>
          <w:noProof/>
          <w:sz w:val="24"/>
        </w:rPr>
        <w:t>350</w:t>
      </w:r>
    </w:p>
    <w:p w:rsidR="00551A22" w:rsidRDefault="007965F8">
      <w:pPr>
        <w:pStyle w:val="CRCoverPage"/>
        <w:outlineLvl w:val="0"/>
        <w:rPr>
          <w:b/>
          <w:noProof/>
          <w:sz w:val="24"/>
        </w:rPr>
      </w:pPr>
      <w:r>
        <w:rPr>
          <w:b/>
          <w:noProof/>
          <w:sz w:val="24"/>
        </w:rPr>
        <w:t>E-Meeting, 16th – 24th April 2020</w:t>
      </w:r>
    </w:p>
    <w:p w:rsidR="00551A22" w:rsidRDefault="00551A22">
      <w:pPr>
        <w:rPr>
          <w:rFonts w:ascii="Arial" w:hAnsi="Arial" w:cs="Arial"/>
        </w:rPr>
      </w:pPr>
    </w:p>
    <w:p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2014B9" w:rsidRPr="002014B9">
        <w:rPr>
          <w:rFonts w:ascii="Arial" w:hAnsi="Arial" w:cs="Arial"/>
          <w:b/>
          <w:sz w:val="22"/>
          <w:szCs w:val="22"/>
        </w:rPr>
        <w:t xml:space="preserve"> Clarification of Support of Frame Routing Feature</w:t>
      </w:r>
    </w:p>
    <w:p w:rsidR="00551A22" w:rsidRDefault="007965F8">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rsidR="00551A22" w:rsidRDefault="007965F8">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2"/>
    <w:bookmarkEnd w:id="3"/>
    <w:bookmarkEnd w:id="4"/>
    <w:p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2014B9">
        <w:rPr>
          <w:rFonts w:ascii="Arial" w:hAnsi="Arial" w:cs="Arial"/>
          <w:b/>
          <w:bCs/>
          <w:sz w:val="22"/>
          <w:szCs w:val="22"/>
        </w:rPr>
        <w:t>5WWC</w:t>
      </w:r>
    </w:p>
    <w:p w:rsidR="00551A22" w:rsidRDefault="00551A22">
      <w:pPr>
        <w:spacing w:after="60"/>
        <w:ind w:left="1985" w:hanging="1985"/>
        <w:rPr>
          <w:rFonts w:ascii="Arial" w:hAnsi="Arial" w:cs="Arial"/>
          <w:b/>
          <w:sz w:val="22"/>
          <w:szCs w:val="22"/>
        </w:rPr>
      </w:pPr>
    </w:p>
    <w:p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SA2</w:t>
      </w:r>
    </w:p>
    <w:p w:rsidR="00551A22" w:rsidRDefault="007965F8">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152670">
        <w:rPr>
          <w:rFonts w:ascii="Arial" w:hAnsi="Arial" w:cs="Arial"/>
          <w:b/>
          <w:bCs/>
          <w:sz w:val="22"/>
          <w:szCs w:val="22"/>
        </w:rPr>
        <w:t>CT4</w:t>
      </w:r>
    </w:p>
    <w:bookmarkEnd w:id="5"/>
    <w:bookmarkEnd w:id="6"/>
    <w:p w:rsidR="00551A22" w:rsidRDefault="00551A22">
      <w:pPr>
        <w:spacing w:after="60"/>
        <w:ind w:left="1985" w:hanging="1985"/>
        <w:rPr>
          <w:rFonts w:ascii="Arial" w:hAnsi="Arial" w:cs="Arial"/>
          <w:bCs/>
        </w:rPr>
      </w:pPr>
    </w:p>
    <w:p w:rsidR="00551A22" w:rsidRDefault="007965F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964AA2">
        <w:rPr>
          <w:rFonts w:ascii="Arial" w:hAnsi="Arial" w:cs="Arial"/>
          <w:b/>
          <w:bCs/>
          <w:sz w:val="22"/>
          <w:szCs w:val="22"/>
        </w:rPr>
        <w:t>zhouxiaoyun8@huawei.com</w:t>
      </w:r>
    </w:p>
    <w:p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rsidR="00551A22" w:rsidRDefault="00551A22">
      <w:pPr>
        <w:spacing w:after="60"/>
        <w:ind w:left="1985" w:hanging="1985"/>
        <w:rPr>
          <w:rFonts w:ascii="Arial" w:hAnsi="Arial" w:cs="Arial"/>
          <w:b/>
        </w:rPr>
      </w:pPr>
    </w:p>
    <w:p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p>
    <w:p w:rsidR="00551A22" w:rsidRDefault="00551A22">
      <w:pPr>
        <w:rPr>
          <w:rFonts w:ascii="Arial" w:hAnsi="Arial" w:cs="Arial"/>
        </w:rPr>
      </w:pPr>
    </w:p>
    <w:p w:rsidR="00551A22" w:rsidRDefault="007965F8">
      <w:pPr>
        <w:pStyle w:val="1"/>
      </w:pPr>
      <w:r>
        <w:t>1</w:t>
      </w:r>
      <w:r>
        <w:tab/>
        <w:t>Overall description</w:t>
      </w:r>
    </w:p>
    <w:p w:rsidR="00551A22" w:rsidRDefault="00FE1D8A" w:rsidP="002A17D9">
      <w:r>
        <w:rPr>
          <w:rFonts w:hint="eastAsia"/>
        </w:rPr>
        <w:t>A</w:t>
      </w:r>
      <w:r>
        <w:t>s defined in clause 5.</w:t>
      </w:r>
      <w:r w:rsidR="002014B9">
        <w:t>6.14</w:t>
      </w:r>
      <w:r>
        <w:t xml:space="preserve"> of TS </w:t>
      </w:r>
      <w:r w:rsidR="002014B9">
        <w:t>23.501:</w:t>
      </w:r>
      <w:r>
        <w:t xml:space="preserve"> </w:t>
      </w:r>
    </w:p>
    <w:p w:rsidR="002014B9" w:rsidRPr="002014B9" w:rsidRDefault="002014B9" w:rsidP="002014B9">
      <w:r w:rsidRPr="002014B9">
        <w:t>Framed Routing information is provided by the SMF to the UPF (acting as PSA) as part of Packet Detection Rule (PDR, see clause 5.8.2.11.3) related with the network side (N6) of the UPF.</w:t>
      </w:r>
    </w:p>
    <w:p w:rsidR="002014B9" w:rsidRPr="002014B9" w:rsidRDefault="002014B9" w:rsidP="002014B9">
      <w:r w:rsidRPr="002014B9">
        <w:t>The actual ranges of IPv4 address / IPv6 Prefixes corresponding to a Framed Route may be provided to the SMF by the DN-AAA server as part of PDU Session Establishment authentication/authorization by a DN-AAA server (as defined in clause 5.6.6).</w:t>
      </w:r>
    </w:p>
    <w:p w:rsidR="002014B9" w:rsidRPr="002014B9" w:rsidRDefault="002014B9" w:rsidP="002014B9">
      <w:r w:rsidRPr="002014B9">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rsidR="002014B9" w:rsidRPr="002014B9" w:rsidRDefault="002014B9" w:rsidP="002014B9">
      <w:r w:rsidRPr="002014B9">
        <w:t>The actual ranges of IPv4 address / IPv6 Prefixes corresponding to a Framed Route may be defined in the subscription data associated with a (DNN, S-NSSAI) received by the SMF from the UDM (Session Management Subscription data defined in Table 5.2.3.3.1-1 of TS 23.502 [3])</w:t>
      </w:r>
    </w:p>
    <w:p w:rsidR="002A17D9" w:rsidRDefault="002014B9" w:rsidP="002014B9">
      <w:r w:rsidRPr="002014B9">
        <w:t>If PCC applies to the PDU Session, at PDU Session establishment the SMF reports to the PCF the Framed Routes corresponding to the PDU Session. In this case, in order to support session binding, the PCF may further report to the BSF the Framed Routes corresponding to the PDU Session.</w:t>
      </w:r>
    </w:p>
    <w:p w:rsidR="002014B9" w:rsidRPr="002014B9" w:rsidRDefault="002014B9" w:rsidP="002014B9"/>
    <w:p w:rsidR="002A17D9" w:rsidRDefault="002A17D9" w:rsidP="002A17D9">
      <w:r>
        <w:t>CT3 would like to ask SA2 following questions:</w:t>
      </w:r>
    </w:p>
    <w:p w:rsidR="003C28A3" w:rsidRDefault="00797D1D" w:rsidP="003C28A3">
      <w:pPr>
        <w:pStyle w:val="B1"/>
        <w:ind w:left="719" w:hanging="435"/>
      </w:pPr>
      <w:r>
        <w:t>Q1:</w:t>
      </w:r>
      <w:r>
        <w:tab/>
      </w:r>
      <w:r w:rsidR="002014B9">
        <w:t xml:space="preserve">If the SMF receives the </w:t>
      </w:r>
      <w:r w:rsidR="002014B9" w:rsidRPr="002014B9">
        <w:t>Framed Rout</w:t>
      </w:r>
      <w:r w:rsidR="002014B9">
        <w:t>es both from the DN-AAA and UDM, which value shall be reported by the SMF to the PCF</w:t>
      </w:r>
      <w:r w:rsidR="003C28A3">
        <w:t>?</w:t>
      </w:r>
    </w:p>
    <w:p w:rsidR="003C28A3" w:rsidRDefault="00594CE3" w:rsidP="003C28A3">
      <w:pPr>
        <w:pStyle w:val="B1"/>
        <w:ind w:left="719" w:hanging="435"/>
      </w:pPr>
      <w:r>
        <w:t>Q2:</w:t>
      </w:r>
      <w:r>
        <w:tab/>
      </w:r>
      <w:r w:rsidR="002014B9">
        <w:t xml:space="preserve">Is it possible that the UDM or DN-AAA updates the </w:t>
      </w:r>
      <w:r w:rsidR="002014B9" w:rsidRPr="002014B9">
        <w:t>Framed Rout</w:t>
      </w:r>
      <w:r w:rsidR="002014B9">
        <w:t>es during the lifetime of the PDU session</w:t>
      </w:r>
      <w:r w:rsidR="003C28A3">
        <w:t>?</w:t>
      </w:r>
    </w:p>
    <w:p w:rsidR="003C28A3" w:rsidRDefault="003C28A3" w:rsidP="003C28A3">
      <w:pPr>
        <w:pStyle w:val="B1"/>
        <w:ind w:left="719" w:hanging="435"/>
      </w:pPr>
      <w:r>
        <w:t>Q3:</w:t>
      </w:r>
      <w:r>
        <w:tab/>
      </w:r>
      <w:r w:rsidR="002014B9">
        <w:t xml:space="preserve">If answer to Q2 is yes, whether the SMF needs to report the updated </w:t>
      </w:r>
      <w:r w:rsidR="002014B9" w:rsidRPr="002014B9">
        <w:t>Framed Rout</w:t>
      </w:r>
      <w:r w:rsidR="002014B9">
        <w:t>es to the PCF and how</w:t>
      </w:r>
      <w:r w:rsidR="00411803">
        <w:t>?</w:t>
      </w:r>
    </w:p>
    <w:p w:rsidR="00C4008C" w:rsidRDefault="00C4008C" w:rsidP="003C28A3">
      <w:pPr>
        <w:pStyle w:val="B1"/>
        <w:ind w:left="719" w:hanging="435"/>
      </w:pPr>
      <w:r>
        <w:rPr>
          <w:szCs w:val="18"/>
        </w:rPr>
        <w:t>Q4:</w:t>
      </w:r>
      <w:r>
        <w:rPr>
          <w:szCs w:val="18"/>
        </w:rPr>
        <w:tab/>
      </w:r>
      <w:r w:rsidRPr="009C555B">
        <w:rPr>
          <w:szCs w:val="18"/>
        </w:rPr>
        <w:t>What’s the policy control functionality SA2 requires related to Framed Routing support function? E.g. Is it (only) the ability to provide dynamic services for the devices behind the UE’s?</w:t>
      </w:r>
    </w:p>
    <w:p w:rsidR="002A17D9" w:rsidRPr="003C28A3" w:rsidRDefault="002A17D9" w:rsidP="003C28A3">
      <w:pPr>
        <w:pStyle w:val="B1"/>
        <w:ind w:left="719" w:hanging="435"/>
        <w:rPr>
          <w:i/>
          <w:iCs/>
          <w:color w:val="0070C0"/>
        </w:rPr>
      </w:pPr>
    </w:p>
    <w:p w:rsidR="00551A22" w:rsidRDefault="007965F8">
      <w:pPr>
        <w:pStyle w:val="1"/>
      </w:pPr>
      <w:r>
        <w:lastRenderedPageBreak/>
        <w:t>2</w:t>
      </w:r>
      <w:r>
        <w:tab/>
        <w:t>Actions</w:t>
      </w:r>
    </w:p>
    <w:p w:rsidR="00551A22" w:rsidRDefault="007965F8">
      <w:pPr>
        <w:spacing w:after="120"/>
        <w:ind w:left="1985" w:hanging="1985"/>
        <w:rPr>
          <w:rFonts w:ascii="Arial" w:hAnsi="Arial" w:cs="Arial"/>
          <w:b/>
        </w:rPr>
      </w:pPr>
      <w:r>
        <w:rPr>
          <w:rFonts w:ascii="Arial" w:hAnsi="Arial" w:cs="Arial"/>
          <w:b/>
        </w:rPr>
        <w:t xml:space="preserve">To </w:t>
      </w:r>
      <w:r w:rsidR="00411803">
        <w:rPr>
          <w:rFonts w:ascii="Arial" w:hAnsi="Arial" w:cs="Arial"/>
          <w:b/>
        </w:rPr>
        <w:t>SA2</w:t>
      </w:r>
      <w:r>
        <w:rPr>
          <w:rFonts w:ascii="Arial" w:hAnsi="Arial" w:cs="Arial"/>
          <w:b/>
        </w:rPr>
        <w:t xml:space="preserve"> </w:t>
      </w:r>
    </w:p>
    <w:p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CT3 asks SA</w:t>
      </w:r>
      <w:r w:rsidR="00791435">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 and update their specification if necessary.</w:t>
      </w:r>
    </w:p>
    <w:p w:rsidR="00551A22" w:rsidRDefault="00551A22">
      <w:pPr>
        <w:spacing w:after="120"/>
        <w:ind w:left="993" w:hanging="993"/>
        <w:rPr>
          <w:rFonts w:ascii="Arial" w:hAnsi="Arial" w:cs="Arial"/>
        </w:rPr>
      </w:pPr>
    </w:p>
    <w:p w:rsidR="00551A22" w:rsidRDefault="007965F8">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rsidR="00551A22" w:rsidRDefault="007965F8">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r>
      <w:r w:rsidR="001303A4">
        <w:rPr>
          <w:rFonts w:ascii="Arial" w:hAnsi="Arial" w:cs="Arial"/>
          <w:bCs/>
        </w:rPr>
        <w:t>02</w:t>
      </w:r>
      <w:r w:rsidR="001303A4">
        <w:rPr>
          <w:rFonts w:ascii="Arial" w:hAnsi="Arial" w:cs="Arial"/>
          <w:bCs/>
          <w:vertAlign w:val="superscript"/>
        </w:rPr>
        <w:t>nd</w:t>
      </w:r>
      <w:r w:rsidR="001303A4">
        <w:rPr>
          <w:rFonts w:ascii="Arial" w:hAnsi="Arial" w:cs="Arial"/>
          <w:bCs/>
        </w:rPr>
        <w:t xml:space="preserve"> – 11</w:t>
      </w:r>
      <w:r w:rsidR="001303A4">
        <w:rPr>
          <w:rFonts w:ascii="Arial" w:hAnsi="Arial" w:cs="Arial"/>
          <w:bCs/>
          <w:vertAlign w:val="superscript"/>
        </w:rPr>
        <w:t>th</w:t>
      </w:r>
      <w:r w:rsidR="001303A4">
        <w:rPr>
          <w:rFonts w:ascii="Arial" w:hAnsi="Arial" w:cs="Arial"/>
          <w:bCs/>
        </w:rPr>
        <w:t xml:space="preserve"> June 2020</w:t>
      </w:r>
      <w:bookmarkStart w:id="7" w:name="_GoBack"/>
      <w:bookmarkEnd w:id="7"/>
      <w:r>
        <w:rPr>
          <w:rFonts w:ascii="Arial" w:hAnsi="Arial" w:cs="Arial"/>
          <w:bCs/>
        </w:rPr>
        <w:tab/>
        <w:t>E-Meeting</w:t>
      </w:r>
    </w:p>
    <w:p w:rsidR="00551A22" w:rsidRDefault="007965F8">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rsidR="00551A22" w:rsidRDefault="00551A22"/>
    <w:sectPr w:rsidR="00551A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BB3" w:rsidRDefault="006D7BB3">
      <w:pPr>
        <w:spacing w:after="0"/>
      </w:pPr>
      <w:r>
        <w:separator/>
      </w:r>
    </w:p>
  </w:endnote>
  <w:endnote w:type="continuationSeparator" w:id="0">
    <w:p w:rsidR="006D7BB3" w:rsidRDefault="006D7B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BB3" w:rsidRDefault="006D7BB3">
      <w:pPr>
        <w:spacing w:after="0"/>
      </w:pPr>
      <w:r>
        <w:separator/>
      </w:r>
    </w:p>
  </w:footnote>
  <w:footnote w:type="continuationSeparator" w:id="0">
    <w:p w:rsidR="006D7BB3" w:rsidRDefault="006D7B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22"/>
    <w:rsid w:val="00113C12"/>
    <w:rsid w:val="001303A4"/>
    <w:rsid w:val="00152670"/>
    <w:rsid w:val="002014B9"/>
    <w:rsid w:val="002A17D9"/>
    <w:rsid w:val="003C28A3"/>
    <w:rsid w:val="00411803"/>
    <w:rsid w:val="004C3546"/>
    <w:rsid w:val="004F57F1"/>
    <w:rsid w:val="00551A22"/>
    <w:rsid w:val="00594CE3"/>
    <w:rsid w:val="00685F3D"/>
    <w:rsid w:val="006D7BB3"/>
    <w:rsid w:val="00711BF1"/>
    <w:rsid w:val="007440F8"/>
    <w:rsid w:val="00791435"/>
    <w:rsid w:val="007930F4"/>
    <w:rsid w:val="007965F8"/>
    <w:rsid w:val="00797D1D"/>
    <w:rsid w:val="009423B6"/>
    <w:rsid w:val="00964AA2"/>
    <w:rsid w:val="00C4008C"/>
    <w:rsid w:val="00CF2494"/>
    <w:rsid w:val="00E0431A"/>
    <w:rsid w:val="00FE1D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lang w:eastAsia="zh-CN"/>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lang w:eastAsia="zh-CN"/>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eastAsia="en-US"/>
    </w:rPr>
  </w:style>
  <w:style w:type="character" w:customStyle="1" w:styleId="B1Char">
    <w:name w:val="B1 Char"/>
    <w:link w:val="B1"/>
    <w:rsid w:val="00FE1D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Huawei2</cp:lastModifiedBy>
  <cp:revision>3</cp:revision>
  <cp:lastPrinted>2002-04-23T07:10:00Z</cp:lastPrinted>
  <dcterms:created xsi:type="dcterms:W3CDTF">2020-04-22T04:12:00Z</dcterms:created>
  <dcterms:modified xsi:type="dcterms:W3CDTF">2020-04-22T04:15:00Z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(3)8I80AAe+nvzten3Xe4W+9HeJH52Qiqhn6PhJfLX4mMId3UzIOSsRmeWyjOo19oLbtPjIu/pC
X0XDKZgU9896hj9H9Cjst7dqka/aUH+L1v/BFxpNH1fUxQCiHUoKgzbXDomxC7JOPLriOYte
xhu1jd796Z17El6P8si+p5fE8clQvq71nk26WHK7uITzmS5XPURZmNbicL7nZHW6lJ4OB6GK
7lwnFrN3FtXjm6LwZ9</vt:lpwstr>
  </property>
  <property fmtid="{D5CDD505-2E9C-101B-9397-08002B2CF9AE}" pid="3" name="_2015_ms_pID_7253431">
    <vt:lpwstr>rMxdlgskWNUyXeUB/hoBvlcRELYnjqLzAC+h2NMxwXcgqIZtNCxezZ
8i5BunRoWwSONi/oUxgdorqSSleTQyw+qM0b4mo+hQ3WWt7noYY7qpiYH6Vw/Ae3qHtJsqdU
dF48oKLphvRoXp3WXb13FiUMTzrS1Wx+1RDFQwkQ6AZEGi6/jyr2U0BsROEeJwazKgJo3s11
U5NMbW19U1Vnc/9wpRwQUGD4AAoZqX1SqDnL</vt:lpwstr>
  </property>
  <property fmtid="{D5CDD505-2E9C-101B-9397-08002B2CF9AE}" pid="4" name="_2015_ms_pID_7253432">
    <vt:lpwstr>rg==</vt:lpwstr>
  </property>
</Properties>
</file>